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BE9" w:rsidRPr="00535BE9" w:rsidRDefault="00535BE9" w:rsidP="00535BE9">
      <w:pPr>
        <w:pStyle w:val="Beschriftung"/>
        <w:keepNext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Toc385235654"/>
      <w:r w:rsidRPr="000C2707">
        <w:rPr>
          <w:rFonts w:ascii="Times New Roman" w:hAnsi="Times New Roman" w:cs="Times New Roman"/>
          <w:sz w:val="24"/>
          <w:szCs w:val="24"/>
        </w:rPr>
        <w:t>Table</w:t>
      </w:r>
      <w:bookmarkStart w:id="1" w:name="table_primer_list"/>
      <w:r w:rsidRPr="000C2707">
        <w:rPr>
          <w:rFonts w:ascii="Times New Roman" w:hAnsi="Times New Roman" w:cs="Times New Roman"/>
          <w:sz w:val="24"/>
          <w:szCs w:val="24"/>
        </w:rPr>
        <w:t xml:space="preserve"> S</w:t>
      </w:r>
      <w:bookmarkEnd w:id="1"/>
      <w:r w:rsidR="00165C97">
        <w:rPr>
          <w:rFonts w:ascii="Times New Roman" w:hAnsi="Times New Roman" w:cs="Times New Roman"/>
          <w:sz w:val="24"/>
          <w:szCs w:val="24"/>
        </w:rPr>
        <w:t>1</w:t>
      </w:r>
      <w:bookmarkStart w:id="2" w:name="_GoBack"/>
      <w:bookmarkEnd w:id="2"/>
      <w:r w:rsidRPr="000C2707">
        <w:rPr>
          <w:rFonts w:ascii="Times New Roman" w:hAnsi="Times New Roman" w:cs="Times New Roman"/>
          <w:sz w:val="24"/>
          <w:szCs w:val="24"/>
        </w:rPr>
        <w:t>: Oligonucleotide primers used in this work</w:t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7"/>
        <w:gridCol w:w="7586"/>
      </w:tblGrid>
      <w:tr w:rsidR="00535BE9" w:rsidTr="003914FF">
        <w:trPr>
          <w:trHeight w:val="283"/>
        </w:trPr>
        <w:tc>
          <w:tcPr>
            <w:tcW w:w="1977" w:type="dxa"/>
            <w:shd w:val="clear" w:color="auto" w:fill="000000" w:themeFill="text1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 xml:space="preserve">Primer 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7586" w:type="dxa"/>
            <w:shd w:val="clear" w:color="auto" w:fill="000000" w:themeFill="text1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854E1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Sequence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 xml:space="preserve"> 5' - 3'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-sR1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CCTCTGGGAATGATCGAGGAGC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Glu-term-F2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GCGGCCGCTTAGCGTATGTAGATAAGATGTATG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proofErr w:type="spellStart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hphF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trpC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-P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GTCGGAGACAGAAGATGATATTGAAGGAGC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proofErr w:type="spellStart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hphF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trpC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-T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GTTGGAGATTTCAGTAACGTTAAGTGGAT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hphR-trC-T2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GTTGGAGATTTCAGTAACGTTAAGTGGATCGTATCTTATCGAGATCCTGAACACC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nat1-seqF1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CGGACGGCGAGCGGCAGGCGC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_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comp-TerR</w:t>
            </w:r>
            <w:proofErr w:type="spellEnd"/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CCAATTCGGAACACCAGATACACC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_intron-diag-2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ATGCCACCACATATCCCTGG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_seq-1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AGTCTTGATAGTTCCAGC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_seq-2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TGGGCGATTCTGCTGTAAGC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-3F-diag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CACTGATCCCTCCAAAGCGC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-3F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CTCCTTCAATATCATCTTCTGTCTCCGACACTCTTCCCGCCACGGTGGG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-3R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GCGGATAACAATTTCACACAGGAAACAGCTCATCAATGATGTCTCCGCC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-5F-diag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CCAGCCGTGGCTCAAGGCCG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-5F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GTAACGCCAGGGTTTTCCCAGTCACGACGTCGACATCGCTGTCAACGGG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-5R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ATCCACTTAACGTTACTGAAATCTCCAACGTTCTCGATACGACCTGTCC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-WT-F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CACAACCCAGCTCTGGTGC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-WT-R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GCGTAATGCAACCCGCAGG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pCSN44-hph-trpC-T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GGAATAGAGTAGATGCCGACCGG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pCSN44-trpC-P2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GTGATCCGCCTGGACGACTAAACC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PoliC-seqF2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GGGAGACGTATTTAGGTGCTAGGG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Tgluc-seq-R2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CCGCCCTCTTTTGTCTTCCGC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BcGluc-T-seqR1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GGGTCCATGCTAATACTTATGTAC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  <w:t>Tgluc-nat1-R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</w:rPr>
              <w:t>CCACTTAACGTTACTGAAATCTCCAACATCTTGTTGGGGGGAAGGGGT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854E10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en-US"/>
              </w:rPr>
              <w:t>oGFP</w:t>
            </w:r>
            <w:proofErr w:type="spellEnd"/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ATGGTTTCCAAGGGTGAGG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54E10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en-US"/>
              </w:rPr>
              <w:t>oGFP</w:t>
            </w: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-NotI-R1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54E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CATACATCTTATCTACATACGCTAAGCGGCCGCTTTGTAAAGTTCATCCATTCCC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-mut-F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CAAATGGCCAGGCGCTGCCCGCAATCTCG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-mut-R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CGAGATTGCGGGCAGCGCCTGGCCATTTG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de-DE"/>
              </w:rPr>
              <w:t>-comp-5'-</w:t>
            </w: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LTF1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de-DE"/>
              </w:rPr>
              <w:t>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GGACAGGTCGTATCGAGAACCTCCCGCCATGGAGGGTGCGGAAAGTGG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LTF1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de-DE"/>
              </w:rPr>
              <w:t>-Tgluc-R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CATACATCTTATCTACATACGCTATGACCGTGGTGAATGATCC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Tgluc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TAATCATACATCTTATCTACATACGTCATTGTCGATGAGCCTCATC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com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-GFP-R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TACTTACCTCACCCTTGGAAACCATTTGTCGATGAGCCTCATCTTTAGG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40404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</w:t>
            </w:r>
            <w:proofErr w:type="spellStart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com</w:t>
            </w:r>
            <w:proofErr w:type="spellEnd"/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TTGGACAGGTCGTATCGAGAACCTCCCGCCATGGCAACGGCAACCCTCATC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-ltf1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de-DE"/>
              </w:rPr>
              <w:t>AGTAAAATATTCCCAGATCTTACA</w:t>
            </w:r>
            <w:r w:rsidRPr="00854E1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eastAsia="de-DE"/>
              </w:rPr>
              <w:t>ATG</w:t>
            </w:r>
            <w:r w:rsidRPr="00854E1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de-DE"/>
              </w:rPr>
              <w:t>GCAACGGCAACCCTCATC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de-DE"/>
              </w:rPr>
              <w:t>CSM1</w:t>
            </w:r>
            <w:r w:rsidRPr="00854E1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-ltf1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-R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CATACATCTTATCTACATACG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de-DE"/>
              </w:rPr>
              <w:t>TCA</w:t>
            </w:r>
            <w:r w:rsidRPr="00854E1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  <w:t>TTGTCGATGAGCCTCATC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LTF1</w:t>
            </w:r>
            <w:r w:rsidRPr="00854E10">
              <w:rPr>
                <w:rFonts w:ascii="Times New Roman" w:hAnsi="Times New Roman" w:cs="Times New Roman"/>
                <w:bCs/>
                <w:sz w:val="18"/>
                <w:szCs w:val="18"/>
              </w:rPr>
              <w:t>-hi5F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CTCACGAAACGCACCCTACGATTC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LTF1</w:t>
            </w:r>
            <w:r w:rsidRPr="00854E10">
              <w:rPr>
                <w:rFonts w:ascii="Times New Roman" w:hAnsi="Times New Roman" w:cs="Times New Roman"/>
                <w:bCs/>
                <w:sz w:val="18"/>
                <w:szCs w:val="18"/>
              </w:rPr>
              <w:t>-hi3R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CAGCGCACAGCGCATAGTGCATAC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r w:rsidRPr="00854E10">
              <w:rPr>
                <w:rFonts w:ascii="Times New Roman" w:hAnsi="Times New Roman" w:cs="Times New Roman"/>
                <w:i/>
                <w:sz w:val="18"/>
                <w:szCs w:val="18"/>
              </w:rPr>
              <w:t>Nat1</w:t>
            </w: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-hiR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GGTAAGCCGTGTCGTCAAGAG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de-DE"/>
              </w:rPr>
            </w:pPr>
            <w:proofErr w:type="spellStart"/>
            <w:r w:rsidRPr="00854E10">
              <w:rPr>
                <w:rFonts w:ascii="Times New Roman" w:hAnsi="Times New Roman" w:cs="Times New Roman"/>
                <w:i/>
                <w:sz w:val="18"/>
                <w:szCs w:val="18"/>
              </w:rPr>
              <w:t>Hph</w:t>
            </w: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-hiF</w:t>
            </w:r>
            <w:proofErr w:type="spellEnd"/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GTCTGGACCGATGGCTGTGTAGAAG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PR086f_WP030314776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ATGCCTCAGCCCTTCGTTATGC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PR086r_WP030314776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TCAGACCCTGACCGGCC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PR088f_WP030314776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GGCAGCCATATGGCTAGCATGACTGGTGGAATGCCTCAGCCCTTCGTTATGC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PR088r_WP030314776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TCTCAGTGGTGGTGGTGGTGGTGCTCGAGTTCAGACCCTGACCGGCC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Invitro_STC1_F</w:t>
            </w:r>
          </w:p>
        </w:tc>
        <w:tc>
          <w:tcPr>
            <w:tcW w:w="7586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GGCAGCCATATGGCTAGCATGACTGGTGGAATGCAGGTGTTCACTACCAATATGG</w:t>
            </w:r>
          </w:p>
        </w:tc>
      </w:tr>
      <w:tr w:rsidR="00535BE9" w:rsidTr="003914FF">
        <w:trPr>
          <w:trHeight w:val="283"/>
        </w:trPr>
        <w:tc>
          <w:tcPr>
            <w:tcW w:w="1977" w:type="dxa"/>
            <w:vAlign w:val="center"/>
          </w:tcPr>
          <w:p w:rsidR="00535BE9" w:rsidRPr="00854E10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E10">
              <w:rPr>
                <w:rFonts w:ascii="Times New Roman" w:hAnsi="Times New Roman" w:cs="Times New Roman"/>
                <w:sz w:val="18"/>
                <w:szCs w:val="18"/>
              </w:rPr>
              <w:t>Invitro_STC1_R</w:t>
            </w:r>
          </w:p>
        </w:tc>
        <w:tc>
          <w:tcPr>
            <w:tcW w:w="7586" w:type="dxa"/>
            <w:vAlign w:val="center"/>
          </w:tcPr>
          <w:p w:rsidR="00535BE9" w:rsidRPr="00CB7AC3" w:rsidRDefault="00535BE9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TCTCAGTGGTGGTGGTGGTGGTGCTCGAGTTCAACCTTTCAGAATGGTAAAATAAAAAGC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BIK2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3B0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CTTGAGTCTGATAGAGGCGC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BIK2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ACGGCGCAGCAGAAAGTGCC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FSR2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DF1C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TGTCATTGAGCATGCTACGC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FSR2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DF1C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ATCAGCCTTGGTAAGCAGGG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CSM1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CACAACCCAGCTCTGGTGC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CSM1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3B0BA2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GCGTAATGCAACCCGCAGG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LTF1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DF1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ATGGAGGGTGCGGAAAGTGGC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LTF1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CTATGACCGTGGTGAATGATCC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LTF2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ATGTCACACACATCAGGCAA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LTF2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TTAGTACAGCCTCTCTCCAAAAGC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PKS13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GAGAACCCACTTGCATACTTAG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PKS13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CCGTGGTGACATGTTGAAGAATC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CCG1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-F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GGAGACTGTCAAGGTAAGCC</w:t>
            </w:r>
          </w:p>
        </w:tc>
      </w:tr>
      <w:tr w:rsidR="003914FF" w:rsidTr="003914FF">
        <w:trPr>
          <w:trHeight w:val="283"/>
        </w:trPr>
        <w:tc>
          <w:tcPr>
            <w:tcW w:w="1977" w:type="dxa"/>
            <w:vAlign w:val="center"/>
          </w:tcPr>
          <w:p w:rsidR="003914FF" w:rsidRPr="00854E10" w:rsidRDefault="003914FF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i/>
                <w:sz w:val="18"/>
                <w:szCs w:val="18"/>
              </w:rPr>
              <w:t>CCG1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-R</w:t>
            </w:r>
          </w:p>
        </w:tc>
        <w:tc>
          <w:tcPr>
            <w:tcW w:w="7586" w:type="dxa"/>
            <w:vAlign w:val="center"/>
          </w:tcPr>
          <w:p w:rsidR="003914FF" w:rsidRPr="00CB7AC3" w:rsidRDefault="00CB7AC3" w:rsidP="003914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AC3">
              <w:rPr>
                <w:rFonts w:ascii="Times New Roman" w:hAnsi="Times New Roman" w:cs="Times New Roman"/>
                <w:sz w:val="18"/>
                <w:szCs w:val="18"/>
              </w:rPr>
              <w:t>CTAGTGCTTGGCAGCCTCTG</w:t>
            </w:r>
          </w:p>
        </w:tc>
      </w:tr>
    </w:tbl>
    <w:p w:rsidR="00535BE9" w:rsidRDefault="00535BE9"/>
    <w:sectPr w:rsidR="00535BE9" w:rsidSect="00854E10"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BE9"/>
    <w:rsid w:val="00165C97"/>
    <w:rsid w:val="003914FF"/>
    <w:rsid w:val="003B0BA2"/>
    <w:rsid w:val="004B437A"/>
    <w:rsid w:val="00535BE9"/>
    <w:rsid w:val="005F26D3"/>
    <w:rsid w:val="00854E10"/>
    <w:rsid w:val="00CB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B75FB-64E9-4925-BC68-1E767195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3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535BE9"/>
    <w:pPr>
      <w:spacing w:after="200" w:line="240" w:lineRule="auto"/>
      <w:jc w:val="both"/>
    </w:pPr>
    <w:rPr>
      <w:rFonts w:eastAsiaTheme="minorEastAsia"/>
      <w:b/>
      <w:bCs/>
      <w:szCs w:val="18"/>
      <w:lang w:val="en-US" w:bidi="en-US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535BE9"/>
    <w:rPr>
      <w:rFonts w:eastAsiaTheme="minorEastAsia"/>
      <w:b/>
      <w:bCs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81755F46E4B41B557A55CAC0D604B" ma:contentTypeVersion="7" ma:contentTypeDescription="Create a new document." ma:contentTypeScope="" ma:versionID="baa5e894647dfb429bfd21eea7f21d56">
  <xsd:schema xmlns:xsd="http://www.w3.org/2001/XMLSchema" xmlns:p="http://schemas.microsoft.com/office/2006/metadata/properties" xmlns:ns2="34631afc-8804-4124-87be-f8f54b145999" targetNamespace="http://schemas.microsoft.com/office/2006/metadata/properties" ma:root="true" ma:fieldsID="e8b793bd6f337032e71abc35d7c70b49" ns2:_="">
    <xsd:import namespace="34631afc-8804-4124-87be-f8f54b145999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4631afc-8804-4124-87be-f8f54b145999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34631afc-8804-4124-87be-f8f54b145999">Table</DocumentType>
    <TitleName xmlns="34631afc-8804-4124-87be-f8f54b145999">Table 1.DOCX</TitleName>
    <FileFormat xmlns="34631afc-8804-4124-87be-f8f54b145999">DOCX</FileFormat>
    <Checked_x0020_Out_x0020_To xmlns="34631afc-8804-4124-87be-f8f54b145999">
      <UserInfo>
        <DisplayName/>
        <AccountId xsi:nil="true"/>
        <AccountType/>
      </UserInfo>
    </Checked_x0020_Out_x0020_To>
    <IsDeleted xmlns="34631afc-8804-4124-87be-f8f54b145999">false</IsDeleted>
    <StageName xmlns="34631afc-8804-4124-87be-f8f54b145999" xsi:nil="true"/>
    <DocumentId xmlns="34631afc-8804-4124-87be-f8f54b145999">Table 1.DOCX</DocumentId>
  </documentManagement>
</p:properties>
</file>

<file path=customXml/itemProps1.xml><?xml version="1.0" encoding="utf-8"?>
<ds:datastoreItem xmlns:ds="http://schemas.openxmlformats.org/officeDocument/2006/customXml" ds:itemID="{6575AFDC-A886-499C-993B-90DA1FB1E330}"/>
</file>

<file path=customXml/itemProps2.xml><?xml version="1.0" encoding="utf-8"?>
<ds:datastoreItem xmlns:ds="http://schemas.openxmlformats.org/officeDocument/2006/customXml" ds:itemID="{BB19701D-5D65-45EB-ABC5-938E33D17FE2}"/>
</file>

<file path=customXml/itemProps3.xml><?xml version="1.0" encoding="utf-8"?>
<ds:datastoreItem xmlns:ds="http://schemas.openxmlformats.org/officeDocument/2006/customXml" ds:itemID="{10D46711-6568-41FA-A9E5-F91AD825FF5D}"/>
</file>

<file path=docProps/app.xml><?xml version="1.0" encoding="utf-8"?>
<Properties xmlns="http://schemas.openxmlformats.org/officeDocument/2006/extended-properties" xmlns:vt="http://schemas.openxmlformats.org/officeDocument/2006/docPropsVTypes">
  <Template>8A107E03</Template>
  <TotalTime>0</TotalTime>
  <Pages>2</Pages>
  <Words>366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 Naturwissenschaften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Schumacher</dc:creator>
  <cp:keywords/>
  <dc:description/>
  <cp:lastModifiedBy>Eva-Maria Niehaus</cp:lastModifiedBy>
  <cp:revision>5</cp:revision>
  <dcterms:created xsi:type="dcterms:W3CDTF">2017-05-09T13:44:00Z</dcterms:created>
  <dcterms:modified xsi:type="dcterms:W3CDTF">2017-05-16T13:34:00Z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0x010100C9381755F46E4B41B557A55CAC0D604B</vt:lpwstr>
  </property>
</Properties>
</file>